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D4AFC" w14:textId="77777777" w:rsidR="00AA0970" w:rsidRDefault="00AA0970" w:rsidP="00AA09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KYSE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58127259" w14:textId="77777777" w:rsidR="00AA0970" w:rsidRDefault="00AA0970" w:rsidP="00AA0970">
      <w:pPr>
        <w:pStyle w:val="NoSpacing"/>
        <w:rPr>
          <w:rFonts w:cs="Times New Roman"/>
          <w:szCs w:val="24"/>
        </w:rPr>
      </w:pPr>
    </w:p>
    <w:p w14:paraId="56B9A123" w14:textId="77777777" w:rsidR="00AA0970" w:rsidRDefault="00AA0970" w:rsidP="00AA0970">
      <w:pPr>
        <w:pStyle w:val="NoSpacing"/>
        <w:rPr>
          <w:rFonts w:cs="Times New Roman"/>
          <w:szCs w:val="24"/>
        </w:rPr>
      </w:pPr>
    </w:p>
    <w:p w14:paraId="2A67AFA1" w14:textId="77777777" w:rsidR="00AA0970" w:rsidRDefault="00AA0970" w:rsidP="00AA09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Norwich into lands</w:t>
      </w:r>
    </w:p>
    <w:p w14:paraId="66C98D40" w14:textId="77777777" w:rsidR="00AA0970" w:rsidRDefault="00AA0970" w:rsidP="00AA09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Constance Holand(q.v.).</w:t>
      </w:r>
    </w:p>
    <w:p w14:paraId="5D3CC151" w14:textId="77777777" w:rsidR="00AA0970" w:rsidRDefault="00AA0970" w:rsidP="00AA09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D0588">
          <w:rPr>
            <w:rStyle w:val="Hyperlink"/>
            <w:rFonts w:cs="Times New Roman"/>
            <w:szCs w:val="24"/>
          </w:rPr>
          <w:t>https://inquisitionspostmortem.ac.uk/view/inquisition/25-109/117</w:t>
        </w:r>
      </w:hyperlink>
      <w:r>
        <w:rPr>
          <w:rFonts w:cs="Times New Roman"/>
          <w:szCs w:val="24"/>
        </w:rPr>
        <w:t xml:space="preserve"> )</w:t>
      </w:r>
    </w:p>
    <w:p w14:paraId="7ED11DEF" w14:textId="77777777" w:rsidR="00AA0970" w:rsidRDefault="00AA0970" w:rsidP="00AA0970">
      <w:pPr>
        <w:pStyle w:val="NoSpacing"/>
        <w:rPr>
          <w:rFonts w:cs="Times New Roman"/>
          <w:szCs w:val="24"/>
        </w:rPr>
      </w:pPr>
    </w:p>
    <w:p w14:paraId="37764E0A" w14:textId="77777777" w:rsidR="00AA0970" w:rsidRDefault="00AA0970" w:rsidP="00AA0970">
      <w:pPr>
        <w:pStyle w:val="NoSpacing"/>
        <w:rPr>
          <w:rFonts w:cs="Times New Roman"/>
          <w:szCs w:val="24"/>
        </w:rPr>
      </w:pPr>
    </w:p>
    <w:p w14:paraId="509CA4FB" w14:textId="77777777" w:rsidR="00AA0970" w:rsidRDefault="00AA0970" w:rsidP="00AA09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June 2023</w:t>
      </w:r>
    </w:p>
    <w:p w14:paraId="63A68B4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7D7A5" w14:textId="77777777" w:rsidR="00AA0970" w:rsidRDefault="00AA0970" w:rsidP="009139A6">
      <w:r>
        <w:separator/>
      </w:r>
    </w:p>
  </w:endnote>
  <w:endnote w:type="continuationSeparator" w:id="0">
    <w:p w14:paraId="719A0EDE" w14:textId="77777777" w:rsidR="00AA0970" w:rsidRDefault="00AA097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A6C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3408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9386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9DB11" w14:textId="77777777" w:rsidR="00AA0970" w:rsidRDefault="00AA0970" w:rsidP="009139A6">
      <w:r>
        <w:separator/>
      </w:r>
    </w:p>
  </w:footnote>
  <w:footnote w:type="continuationSeparator" w:id="0">
    <w:p w14:paraId="7D84330C" w14:textId="77777777" w:rsidR="00AA0970" w:rsidRDefault="00AA097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B30E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DEC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0101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970"/>
    <w:rsid w:val="000666E0"/>
    <w:rsid w:val="002510B7"/>
    <w:rsid w:val="005C130B"/>
    <w:rsid w:val="00826F5C"/>
    <w:rsid w:val="009139A6"/>
    <w:rsid w:val="009448BB"/>
    <w:rsid w:val="00947624"/>
    <w:rsid w:val="00A3176C"/>
    <w:rsid w:val="00AA0970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D04F9"/>
  <w15:chartTrackingRefBased/>
  <w15:docId w15:val="{5F8476BD-35E1-4837-924E-86DF8454D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A09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1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2023-06-16T19:16:00Z</dcterms:created>
  <dcterms:modified xsi:type="dcterms:W3CDTF">2023-06-16T19:17:00Z</dcterms:modified>
</cp:coreProperties>
</file>